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669" w:rsidRDefault="003A60A2">
      <w:pPr>
        <w:rPr>
          <w:b/>
          <w:color w:val="4F81BD" w:themeColor="accent1"/>
        </w:rPr>
      </w:pPr>
      <w:r w:rsidRPr="003A60A2">
        <w:rPr>
          <w:b/>
          <w:color w:val="4F81BD" w:themeColor="accent1"/>
        </w:rPr>
        <w:t>Bijlage 2   Verzoek tot Deelneming</w:t>
      </w:r>
    </w:p>
    <w:p w:rsidR="003A60A2" w:rsidRDefault="003A60A2" w:rsidP="003A60A2">
      <w:pPr>
        <w:spacing w:after="0"/>
      </w:pPr>
      <w:r w:rsidRPr="003A60A2">
        <w:t>Opdrachtgever:</w:t>
      </w:r>
      <w:r>
        <w:tab/>
      </w:r>
      <w:r>
        <w:tab/>
        <w:t>Gemeente Alphen aan den Rijn</w:t>
      </w:r>
    </w:p>
    <w:p w:rsidR="003A60A2" w:rsidRDefault="003A60A2" w:rsidP="003A60A2">
      <w:pPr>
        <w:spacing w:after="0"/>
      </w:pPr>
      <w:r>
        <w:t>Projectnummer:</w:t>
      </w:r>
      <w:r>
        <w:tab/>
        <w:t>154730</w:t>
      </w:r>
    </w:p>
    <w:p w:rsidR="003A60A2" w:rsidRDefault="003A60A2" w:rsidP="003A60A2">
      <w:pPr>
        <w:spacing w:after="0"/>
      </w:pPr>
      <w:r>
        <w:t>Bestek:</w:t>
      </w:r>
      <w:r>
        <w:tab/>
      </w:r>
      <w:r>
        <w:tab/>
      </w:r>
      <w:r>
        <w:tab/>
        <w:t>Maaien bermen en watergangen 2018-2019</w:t>
      </w:r>
    </w:p>
    <w:p w:rsidR="003A60A2" w:rsidRDefault="003A60A2" w:rsidP="003A60A2">
      <w:pPr>
        <w:spacing w:after="0"/>
      </w:pPr>
    </w:p>
    <w:p w:rsidR="003A60A2" w:rsidRDefault="003A60A2" w:rsidP="003A60A2">
      <w:pPr>
        <w:spacing w:after="0"/>
      </w:pPr>
      <w:r>
        <w:t>Onderwerp:</w:t>
      </w:r>
      <w:r>
        <w:tab/>
        <w:t>`</w:t>
      </w:r>
      <w:r>
        <w:tab/>
      </w:r>
      <w:r>
        <w:rPr>
          <w:b/>
        </w:rPr>
        <w:t>Verzoek tot deelneming</w:t>
      </w:r>
    </w:p>
    <w:p w:rsidR="003A60A2" w:rsidRDefault="003A60A2" w:rsidP="003A60A2">
      <w:pPr>
        <w:spacing w:after="0"/>
      </w:pPr>
      <w:r>
        <w:t>Datum:</w:t>
      </w:r>
      <w:r>
        <w:tab/>
      </w:r>
      <w:r>
        <w:tab/>
      </w:r>
      <w:r>
        <w:tab/>
        <w:t>(Geef tekst op)</w:t>
      </w:r>
    </w:p>
    <w:p w:rsidR="003A60A2" w:rsidRDefault="003A60A2" w:rsidP="003A60A2">
      <w:pPr>
        <w:spacing w:after="0"/>
      </w:pPr>
    </w:p>
    <w:p w:rsidR="003A60A2" w:rsidRDefault="003A60A2" w:rsidP="003A60A2">
      <w:pPr>
        <w:spacing w:after="0"/>
      </w:pPr>
    </w:p>
    <w:p w:rsidR="003A60A2" w:rsidRDefault="003A60A2" w:rsidP="003A60A2">
      <w:pPr>
        <w:spacing w:after="0"/>
      </w:pPr>
      <w:r>
        <w:t>Hierbij ons verzoek tot deelneming aan de inschrijving op Bestek Maaien bermen en watergangen 2018-2019 in de gemeente Alphen aan den Rijn met besteknummer 2017-2573.</w:t>
      </w:r>
    </w:p>
    <w:p w:rsidR="003A60A2" w:rsidRDefault="003A60A2" w:rsidP="003A60A2">
      <w:pPr>
        <w:spacing w:after="0"/>
      </w:pPr>
    </w:p>
    <w:p w:rsidR="003A60A2" w:rsidRDefault="003A60A2" w:rsidP="003A60A2">
      <w:pPr>
        <w:spacing w:after="0"/>
      </w:pPr>
      <w:r>
        <w:t>Onze score op de selectiecriteria bedraagt ( Geef tekst op ) punten. De ingevulde Excelstaat is bijgevoegd.</w:t>
      </w:r>
    </w:p>
    <w:p w:rsidR="003A60A2" w:rsidRDefault="003A60A2" w:rsidP="003A60A2">
      <w:pPr>
        <w:spacing w:after="0"/>
      </w:pPr>
    </w:p>
    <w:p w:rsidR="003A60A2" w:rsidRDefault="003A60A2" w:rsidP="003A60A2">
      <w:pPr>
        <w:spacing w:after="0"/>
      </w:pPr>
      <w:r>
        <w:t>Onze bedrijfsgegevens zijn als volgt:</w:t>
      </w:r>
    </w:p>
    <w:p w:rsidR="003A60A2" w:rsidRPr="003A60A2" w:rsidRDefault="003A60A2" w:rsidP="003A60A2">
      <w:pPr>
        <w:spacing w:after="0"/>
      </w:pPr>
      <w:r>
        <w:t>Naam bedrijf:</w:t>
      </w:r>
      <w:r>
        <w:tab/>
      </w:r>
      <w:r>
        <w:tab/>
        <w:t>( Geef tekst op )</w:t>
      </w:r>
    </w:p>
    <w:p w:rsidR="003A60A2" w:rsidRDefault="003A60A2" w:rsidP="003A60A2">
      <w:pPr>
        <w:spacing w:after="0"/>
      </w:pPr>
      <w:r>
        <w:t>Contactpersoon:</w:t>
      </w:r>
      <w:r>
        <w:tab/>
      </w:r>
      <w:r>
        <w:t>( Geef tekst op )</w:t>
      </w:r>
    </w:p>
    <w:p w:rsidR="003A60A2" w:rsidRDefault="003A60A2" w:rsidP="003A60A2">
      <w:pPr>
        <w:spacing w:after="0"/>
      </w:pPr>
      <w:r>
        <w:t>Adres:</w:t>
      </w:r>
      <w:r>
        <w:tab/>
      </w:r>
      <w:r>
        <w:tab/>
      </w:r>
      <w:r>
        <w:tab/>
      </w:r>
      <w:r>
        <w:t>( Geef tekst op )</w:t>
      </w:r>
    </w:p>
    <w:p w:rsidR="003A60A2" w:rsidRDefault="003A60A2" w:rsidP="003A60A2">
      <w:pPr>
        <w:spacing w:after="0"/>
      </w:pPr>
      <w:r>
        <w:t>Postcode en plaats</w:t>
      </w:r>
      <w:r>
        <w:tab/>
      </w:r>
      <w:r>
        <w:t>( Geef tekst op )</w:t>
      </w:r>
    </w:p>
    <w:p w:rsidR="003A60A2" w:rsidRDefault="003A60A2" w:rsidP="003A60A2">
      <w:pPr>
        <w:spacing w:after="0"/>
      </w:pPr>
      <w:r>
        <w:t>Telefoonnummer:</w:t>
      </w:r>
      <w:r>
        <w:tab/>
      </w:r>
      <w:r>
        <w:t>( Geef tekst op )</w:t>
      </w:r>
    </w:p>
    <w:p w:rsidR="003A60A2" w:rsidRDefault="003A60A2" w:rsidP="003A60A2">
      <w:pPr>
        <w:spacing w:after="0"/>
      </w:pPr>
      <w:r>
        <w:t>E-mail:</w:t>
      </w:r>
      <w:r>
        <w:tab/>
      </w:r>
      <w:r>
        <w:tab/>
      </w:r>
      <w:r>
        <w:tab/>
      </w:r>
      <w:r>
        <w:t>( Geef tekst op )</w:t>
      </w:r>
    </w:p>
    <w:p w:rsidR="00004C31" w:rsidRDefault="00004C31" w:rsidP="003A60A2">
      <w:pPr>
        <w:spacing w:after="0"/>
      </w:pPr>
    </w:p>
    <w:p w:rsidR="00004C31" w:rsidRDefault="00004C31" w:rsidP="003A60A2">
      <w:pPr>
        <w:spacing w:after="0"/>
      </w:pPr>
      <w:r>
        <w:t>Aldus naar waarheid ingevuld,</w:t>
      </w:r>
    </w:p>
    <w:p w:rsidR="00004C31" w:rsidRDefault="00004C31" w:rsidP="003A60A2">
      <w:pPr>
        <w:spacing w:after="0"/>
      </w:pPr>
    </w:p>
    <w:p w:rsidR="00004C31" w:rsidRDefault="00004C31" w:rsidP="003A60A2">
      <w:pPr>
        <w:spacing w:after="0"/>
      </w:pPr>
      <w:r>
        <w:t>( Naam en Handtekening )</w:t>
      </w:r>
    </w:p>
    <w:p w:rsidR="00004C31" w:rsidRDefault="00004C31" w:rsidP="003A60A2">
      <w:pPr>
        <w:spacing w:after="0"/>
      </w:pPr>
    </w:p>
    <w:p w:rsidR="00004C31" w:rsidRDefault="00004C31" w:rsidP="003A60A2">
      <w:pPr>
        <w:spacing w:after="0"/>
      </w:pPr>
      <w:r>
        <w:t xml:space="preserve">Plaats: </w:t>
      </w:r>
      <w:r>
        <w:t>( Geef tekst op )</w:t>
      </w:r>
      <w:r>
        <w:tab/>
      </w:r>
      <w:r>
        <w:tab/>
      </w:r>
      <w:r>
        <w:tab/>
      </w:r>
      <w:r>
        <w:tab/>
        <w:t xml:space="preserve">Datum: </w:t>
      </w:r>
      <w:r>
        <w:t>( Geef tekst op )</w:t>
      </w:r>
      <w:bookmarkStart w:id="0" w:name="_GoBack"/>
      <w:bookmarkEnd w:id="0"/>
    </w:p>
    <w:p w:rsidR="003A60A2" w:rsidRDefault="003A60A2"/>
    <w:p w:rsidR="003A60A2" w:rsidRDefault="003A60A2" w:rsidP="003A60A2">
      <w:pPr>
        <w:spacing w:after="0"/>
      </w:pPr>
    </w:p>
    <w:p w:rsidR="003A60A2" w:rsidRPr="003A60A2" w:rsidRDefault="003A60A2" w:rsidP="003A60A2">
      <w:pPr>
        <w:spacing w:after="0"/>
      </w:pPr>
    </w:p>
    <w:p w:rsidR="003A60A2" w:rsidRPr="003A60A2" w:rsidRDefault="003A60A2"/>
    <w:sectPr w:rsidR="003A60A2" w:rsidRPr="003A60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0A2"/>
    <w:rsid w:val="00004C31"/>
    <w:rsid w:val="003A60A2"/>
    <w:rsid w:val="00B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FAE55C0E.dotm</Template>
  <TotalTime>17</TotalTime>
  <Pages>1</Pages>
  <Words>129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Alphen aan den Rijn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Nootenboom, Peter</dc:creator>
  <cp:lastModifiedBy>Nootenboom, Peter</cp:lastModifiedBy>
  <cp:revision>1</cp:revision>
  <cp:lastPrinted>2017-11-20T08:45:00Z</cp:lastPrinted>
  <dcterms:created xsi:type="dcterms:W3CDTF">2017-11-20T08:29:00Z</dcterms:created>
  <dcterms:modified xsi:type="dcterms:W3CDTF">2017-11-20T08:46:00Z</dcterms:modified>
</cp:coreProperties>
</file>